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0568D" w14:textId="77777777" w:rsidR="00D43DFD" w:rsidRDefault="00D43DFD"/>
    <w:p w14:paraId="46151C4A" w14:textId="6F6E62BA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0F0546D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2EB1E26" w14:textId="7AC10BD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96CE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Οθόνες προβολής προτζέκτοα</w:t>
            </w:r>
          </w:p>
        </w:tc>
      </w:tr>
      <w:tr w:rsidR="008D329F" w:rsidRPr="008D329F" w14:paraId="5F028C3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EE38B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A5A4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46538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A2B9B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5FEE7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6A7A92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FCB1E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E4EEE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511B5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36F25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096D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EF31F3A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91176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DE955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B7E94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1F7F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D74A5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9B50F15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001C2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8D1D7B" w14:textId="36AEBB29" w:rsidR="00F72795" w:rsidRDefault="00F72795" w:rsidP="00F72795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Cs w:val="22"/>
                <w:lang w:val="el-GR" w:eastAsia="el-GR"/>
              </w:rPr>
            </w:pPr>
            <w:r w:rsidRPr="00F72795">
              <w:rPr>
                <w:b/>
                <w:bCs/>
                <w:color w:val="000000"/>
                <w:szCs w:val="22"/>
                <w:lang w:val="el-GR"/>
              </w:rPr>
              <w:t xml:space="preserve"> Οθόνες για προβολή εκπαιδευτικού υλικού    </w:t>
            </w:r>
          </w:p>
          <w:p w14:paraId="3E87A95D" w14:textId="6A83544A" w:rsidR="008D329F" w:rsidRPr="008D329F" w:rsidRDefault="008D329F" w:rsidP="004717D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57920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2EAB9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1E3C2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81201C5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121085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EEF95A5" w14:textId="362673C5" w:rsidR="008D329F" w:rsidRPr="008D329F" w:rsidRDefault="00196CE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72795">
              <w:rPr>
                <w:b/>
                <w:bCs/>
                <w:color w:val="000000"/>
                <w:szCs w:val="22"/>
                <w:lang w:val="el-GR"/>
              </w:rPr>
              <w:t xml:space="preserve">Ηλεκτρική Οθόνη Προβολής </w:t>
            </w:r>
            <w:r>
              <w:rPr>
                <w:b/>
                <w:bCs/>
                <w:color w:val="000000"/>
                <w:szCs w:val="22"/>
              </w:rPr>
              <w:t>Projector</w:t>
            </w:r>
            <w:r w:rsidRPr="00F72795">
              <w:rPr>
                <w:b/>
                <w:bCs/>
                <w:color w:val="000000"/>
                <w:szCs w:val="22"/>
                <w:lang w:val="el-GR"/>
              </w:rPr>
              <w:t xml:space="preserve"> Τοίχου με Λόγο Εικόνας 16:9 400</w:t>
            </w:r>
            <w:r>
              <w:rPr>
                <w:b/>
                <w:bCs/>
                <w:color w:val="000000"/>
                <w:szCs w:val="22"/>
              </w:rPr>
              <w:t>x</w:t>
            </w:r>
            <w:r w:rsidRPr="00F72795">
              <w:rPr>
                <w:b/>
                <w:bCs/>
                <w:color w:val="000000"/>
                <w:szCs w:val="22"/>
                <w:lang w:val="el-GR"/>
              </w:rPr>
              <w:t>225</w:t>
            </w:r>
            <w:r>
              <w:rPr>
                <w:b/>
                <w:bCs/>
                <w:color w:val="000000"/>
                <w:szCs w:val="22"/>
              </w:rPr>
              <w:t>cm</w:t>
            </w:r>
            <w:r w:rsidRPr="00F72795">
              <w:rPr>
                <w:b/>
                <w:bCs/>
                <w:color w:val="000000"/>
                <w:szCs w:val="22"/>
                <w:lang w:val="el-GR"/>
              </w:rPr>
              <w:t xml:space="preserve"> / 180"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84C90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56AC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42AC6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6E48B9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8AC74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0904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3F8FFE2" w14:textId="69A88EA5" w:rsidR="008D329F" w:rsidRPr="00F72795" w:rsidRDefault="00F7279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27D5F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EC039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04E8A62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C3A911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96CE0"/>
    <w:rsid w:val="0024151E"/>
    <w:rsid w:val="002C5B52"/>
    <w:rsid w:val="004717D6"/>
    <w:rsid w:val="0050224F"/>
    <w:rsid w:val="006D5FF0"/>
    <w:rsid w:val="007C3968"/>
    <w:rsid w:val="008D329F"/>
    <w:rsid w:val="009A6F68"/>
    <w:rsid w:val="00D13180"/>
    <w:rsid w:val="00D43DFD"/>
    <w:rsid w:val="00F14BB0"/>
    <w:rsid w:val="00F516C5"/>
    <w:rsid w:val="00F55C81"/>
    <w:rsid w:val="00F72795"/>
    <w:rsid w:val="00F7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2DA6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4A5C0EC</Template>
  <TotalTime>7</TotalTime>
  <Pages>1</Pages>
  <Words>51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9</cp:revision>
  <dcterms:created xsi:type="dcterms:W3CDTF">2025-10-14T12:22:00Z</dcterms:created>
  <dcterms:modified xsi:type="dcterms:W3CDTF">2025-10-31T11:01:00Z</dcterms:modified>
</cp:coreProperties>
</file>